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D2B00" w14:textId="77777777" w:rsidR="00506B4A" w:rsidRDefault="00506B4A" w:rsidP="00506B4A">
      <w:r>
        <w:rPr>
          <w:u w:val="single"/>
        </w:rPr>
        <w:t>Henry RAINFORD</w:t>
      </w:r>
      <w:r>
        <w:t xml:space="preserve">    </w:t>
      </w:r>
      <w:proofErr w:type="gramStart"/>
      <w:r>
        <w:t xml:space="preserve">   (</w:t>
      </w:r>
      <w:proofErr w:type="gramEnd"/>
      <w:r>
        <w:t>fl.1504)</w:t>
      </w:r>
    </w:p>
    <w:p w14:paraId="19C771A6" w14:textId="77777777" w:rsidR="00506B4A" w:rsidRDefault="00506B4A" w:rsidP="00506B4A">
      <w:r>
        <w:t>Priest.</w:t>
      </w:r>
    </w:p>
    <w:p w14:paraId="135FAE32" w14:textId="77777777" w:rsidR="00506B4A" w:rsidRDefault="00506B4A" w:rsidP="00506B4A"/>
    <w:p w14:paraId="58AA732D" w14:textId="77777777" w:rsidR="00506B4A" w:rsidRDefault="00506B4A" w:rsidP="00506B4A"/>
    <w:p w14:paraId="1E117C56" w14:textId="77777777" w:rsidR="00506B4A" w:rsidRDefault="00506B4A" w:rsidP="00506B4A">
      <w:r>
        <w:tab/>
        <w:t>1504</w:t>
      </w:r>
      <w:r>
        <w:tab/>
        <w:t>He left 6s 8d towards the repair of the “</w:t>
      </w:r>
      <w:proofErr w:type="spellStart"/>
      <w:r>
        <w:t>hitherend</w:t>
      </w:r>
      <w:proofErr w:type="spellEnd"/>
      <w:r>
        <w:t xml:space="preserve"> of the </w:t>
      </w:r>
      <w:proofErr w:type="spellStart"/>
      <w:r>
        <w:t>cawsway</w:t>
      </w:r>
      <w:proofErr w:type="spellEnd"/>
      <w:r>
        <w:t xml:space="preserve"> beyond</w:t>
      </w:r>
    </w:p>
    <w:p w14:paraId="1FDBB3CE" w14:textId="77777777" w:rsidR="00506B4A" w:rsidRDefault="00506B4A" w:rsidP="00506B4A">
      <w:r>
        <w:tab/>
      </w:r>
      <w:r>
        <w:tab/>
      </w:r>
      <w:proofErr w:type="spellStart"/>
      <w:r>
        <w:t>Wartyn</w:t>
      </w:r>
      <w:proofErr w:type="spellEnd"/>
      <w:r>
        <w:t xml:space="preserve"> Mylle”, Cheshire.</w:t>
      </w:r>
    </w:p>
    <w:p w14:paraId="4A8DA107" w14:textId="77777777" w:rsidR="00506B4A" w:rsidRDefault="00506B4A" w:rsidP="00506B4A">
      <w:r>
        <w:tab/>
      </w:r>
      <w:r>
        <w:tab/>
        <w:t xml:space="preserve">(“Cheshire in The Later Middle Ages, 1399-1540” by </w:t>
      </w:r>
      <w:proofErr w:type="spellStart"/>
      <w:r>
        <w:t>J.</w:t>
      </w:r>
      <w:proofErr w:type="gramStart"/>
      <w:r>
        <w:t>T.Driver</w:t>
      </w:r>
      <w:proofErr w:type="spellEnd"/>
      <w:proofErr w:type="gramEnd"/>
      <w:r>
        <w:t>,</w:t>
      </w:r>
    </w:p>
    <w:p w14:paraId="3667766A" w14:textId="77777777" w:rsidR="00506B4A" w:rsidRDefault="00506B4A" w:rsidP="00506B4A">
      <w:pPr>
        <w:ind w:left="720" w:firstLine="720"/>
      </w:pPr>
      <w:r>
        <w:t>pub. The Cheshire Community Council, 1971, p.96)</w:t>
      </w:r>
    </w:p>
    <w:p w14:paraId="3A36976D" w14:textId="77777777" w:rsidR="00506B4A" w:rsidRDefault="00506B4A" w:rsidP="00506B4A"/>
    <w:p w14:paraId="5B5BFF0C" w14:textId="77777777" w:rsidR="00506B4A" w:rsidRDefault="00506B4A" w:rsidP="00506B4A"/>
    <w:p w14:paraId="73545004" w14:textId="77777777" w:rsidR="00506B4A" w:rsidRDefault="00506B4A" w:rsidP="00506B4A">
      <w:r>
        <w:t>22 July 2023</w:t>
      </w:r>
    </w:p>
    <w:p w14:paraId="2E5B3F4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41A6E" w14:textId="77777777" w:rsidR="00506B4A" w:rsidRDefault="00506B4A" w:rsidP="009139A6">
      <w:r>
        <w:separator/>
      </w:r>
    </w:p>
  </w:endnote>
  <w:endnote w:type="continuationSeparator" w:id="0">
    <w:p w14:paraId="564B5EEA" w14:textId="77777777" w:rsidR="00506B4A" w:rsidRDefault="00506B4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5E8F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10AF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FFA9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9744E8" w14:textId="77777777" w:rsidR="00506B4A" w:rsidRDefault="00506B4A" w:rsidP="009139A6">
      <w:r>
        <w:separator/>
      </w:r>
    </w:p>
  </w:footnote>
  <w:footnote w:type="continuationSeparator" w:id="0">
    <w:p w14:paraId="151FFA87" w14:textId="77777777" w:rsidR="00506B4A" w:rsidRDefault="00506B4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7F8F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95F3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3984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B4A"/>
    <w:rsid w:val="000666E0"/>
    <w:rsid w:val="002510B7"/>
    <w:rsid w:val="00506B4A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69E0A"/>
  <w15:chartTrackingRefBased/>
  <w15:docId w15:val="{8FFBD39F-A60E-4B5B-83FD-1FCC50997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6B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  <w:overflowPunct/>
      <w:autoSpaceDE/>
      <w:autoSpaceDN/>
      <w:adjustRightInd/>
      <w:textAlignment w:val="auto"/>
    </w:pPr>
    <w:rPr>
      <w:rFonts w:eastAsiaTheme="minorHAnsi" w:cstheme="minorBidi"/>
      <w:szCs w:val="22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2023-09-28T19:56:00Z</dcterms:created>
  <dcterms:modified xsi:type="dcterms:W3CDTF">2023-09-28T19:56:00Z</dcterms:modified>
</cp:coreProperties>
</file>